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4F" w:rsidRDefault="00AA6A4F" w:rsidP="00AA6A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WG6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C6-2103</w:t>
      </w:r>
      <w:r w:rsidR="00AC4ADD">
        <w:rPr>
          <w:rFonts w:hint="eastAsia"/>
          <w:b/>
          <w:noProof/>
          <w:sz w:val="24"/>
          <w:lang w:eastAsia="zh-CN"/>
        </w:rPr>
        <w:t>54</w:t>
      </w:r>
    </w:p>
    <w:p w:rsidR="00AA6A4F" w:rsidRDefault="00AA6A4F" w:rsidP="00AA6A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16-19 November 2021</w:t>
      </w:r>
    </w:p>
    <w:p w:rsidR="00AA6A4F" w:rsidRPr="00F9716A" w:rsidRDefault="00AA6A4F" w:rsidP="00AA6A4F">
      <w:pPr>
        <w:rPr>
          <w:rFonts w:ascii="Arial" w:hAnsi="Arial" w:cs="Arial"/>
          <w:b/>
          <w:bCs/>
          <w:noProof/>
          <w:sz w:val="24"/>
        </w:rPr>
      </w:pPr>
    </w:p>
    <w:p w:rsidR="00AA6A4F" w:rsidRDefault="00AA6A4F" w:rsidP="00AA6A4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AA6A4F" w:rsidRDefault="00AA6A4F" w:rsidP="00AA6A4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Information for </w:t>
      </w:r>
      <w:proofErr w:type="spellStart"/>
      <w:r w:rsidR="0093255E">
        <w:rPr>
          <w:rFonts w:ascii="Arial" w:hAnsi="Arial" w:cs="Arial" w:hint="eastAsia"/>
          <w:b/>
          <w:bCs/>
          <w:lang w:eastAsia="zh-CN"/>
        </w:rPr>
        <w:t>N</w:t>
      </w:r>
      <w:r>
        <w:rPr>
          <w:rFonts w:ascii="Arial" w:hAnsi="Arial" w:cs="Arial"/>
          <w:b/>
          <w:bCs/>
        </w:rPr>
        <w:t>ew</w:t>
      </w:r>
      <w:r>
        <w:rPr>
          <w:rFonts w:ascii="Arial" w:hAnsi="Arial" w:cs="Arial" w:hint="eastAsia"/>
          <w:b/>
          <w:bCs/>
          <w:lang w:eastAsia="zh-CN"/>
        </w:rPr>
        <w:t>_WID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on enhancement of RAN Slicing for NR</w:t>
      </w:r>
    </w:p>
    <w:p w:rsidR="00AA6A4F" w:rsidRDefault="00AA6A4F" w:rsidP="00AA6A4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60111" w:rsidRPr="00060111">
        <w:rPr>
          <w:rFonts w:ascii="Arial" w:hAnsi="Arial" w:cs="Arial"/>
          <w:b/>
          <w:bCs/>
          <w:lang w:eastAsia="zh-CN"/>
        </w:rPr>
        <w:t>7.12.1 - TEI17</w:t>
      </w:r>
    </w:p>
    <w:p w:rsidR="00AA6A4F" w:rsidRDefault="00AA6A4F" w:rsidP="00AA6A4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Information</w:t>
      </w:r>
    </w:p>
    <w:p w:rsidR="00670455" w:rsidRPr="00670455" w:rsidRDefault="00670455" w:rsidP="00670455">
      <w:pPr>
        <w:pBdr>
          <w:bottom w:val="double" w:sz="6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</w:p>
    <w:p w:rsidR="00670455" w:rsidRDefault="00670455" w:rsidP="00670455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 w:hint="eastAsia"/>
          <w:sz w:val="36"/>
          <w:szCs w:val="36"/>
          <w:lang w:eastAsia="zh-CN"/>
        </w:rPr>
        <w:t>[For Information]</w:t>
      </w:r>
    </w:p>
    <w:p w:rsidR="00670455" w:rsidRDefault="00670455" w:rsidP="00BA3A53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E7060F">
        <w:t>NR_Slice</w:t>
      </w:r>
      <w:proofErr w:type="spellEnd"/>
      <w:r w:rsidR="00E7060F">
        <w:rPr>
          <w:rFonts w:hint="eastAsia"/>
          <w:lang w:eastAsia="zh-CN"/>
        </w:rPr>
        <w:t>-Core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proofErr w:type="spellStart"/>
            <w:r>
              <w:t>NR_Slice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等线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CE261F" w:rsidP="00D11D7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scenarios, key issues and candidate solutions are captured in TR 38.832.</w:t>
      </w:r>
      <w:r w:rsidRPr="00CE261F">
        <w:t xml:space="preserve"> </w:t>
      </w:r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</w:p>
    <w:p w:rsidR="00CE261F" w:rsidRDefault="00CE261F" w:rsidP="00D11D7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proofErr w:type="spellStart"/>
      <w:r>
        <w:t>NR_Slice</w:t>
      </w:r>
      <w:proofErr w:type="spellEnd"/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rFonts w:hint="eastAsia"/>
          <w:bCs/>
          <w:lang w:val="en-US" w:eastAsia="zh-CN"/>
        </w:rPr>
        <w:t xml:space="preserve">. And </w:t>
      </w:r>
      <w:r w:rsidRPr="00BC4BAD">
        <w:t>"</w:t>
      </w:r>
      <w:r w:rsidRPr="00E565F7">
        <w:t xml:space="preserve">LS on </w:t>
      </w:r>
      <w:r w:rsidRPr="00624CCA">
        <w:t>Slice list and priority information for cell reselection</w:t>
      </w:r>
      <w:r w:rsidRPr="00BC4BAD">
        <w:t>"</w:t>
      </w:r>
      <w:r>
        <w:rPr>
          <w:rFonts w:hint="eastAsia"/>
          <w:lang w:eastAsia="zh-CN"/>
        </w:rPr>
        <w:t xml:space="preserve"> (</w:t>
      </w:r>
      <w:r w:rsidRPr="00CE261F">
        <w:rPr>
          <w:bCs/>
          <w:lang w:val="en-US" w:eastAsia="zh-CN"/>
        </w:rPr>
        <w:t xml:space="preserve"> R2-2108928</w:t>
      </w:r>
      <w:r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 xml:space="preserve">Furthermore, RAN2 has been discussing a Slice Group concept, where a slice group consists of one or multiple slices, </w:t>
      </w:r>
      <w:r>
        <w:rPr>
          <w:rFonts w:ascii="Arial" w:eastAsia="Malgun Gothic" w:hAnsi="Arial" w:cs="Arial"/>
          <w:color w:val="000000"/>
          <w:lang w:eastAsia="ko-KR"/>
        </w:rPr>
        <w:t>o</w:t>
      </w:r>
      <w:r w:rsidRPr="00107DB7">
        <w:rPr>
          <w:rFonts w:ascii="Arial" w:eastAsia="Malgun Gothic" w:hAnsi="Arial" w:cs="Arial"/>
          <w:color w:val="000000"/>
          <w:lang w:eastAsia="ko-KR"/>
        </w:rPr>
        <w:t>ne slice belongs to one and only one slice group</w:t>
      </w:r>
      <w:r w:rsidRPr="002327EF">
        <w:rPr>
          <w:rFonts w:ascii="Arial" w:eastAsia="Malgun Gothic" w:hAnsi="Arial" w:cs="Arial"/>
          <w:color w:val="000000"/>
          <w:lang w:eastAsia="ko-KR"/>
        </w:rPr>
        <w:t xml:space="preserve"> and each slice group is uniquely identified by a slice group identifier.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2327EF">
        <w:rPr>
          <w:rFonts w:ascii="Arial" w:eastAsia="Malgun Gothic" w:hAnsi="Arial" w:cs="Arial"/>
          <w:color w:val="000000"/>
          <w:lang w:eastAsia="ko-KR"/>
        </w:rPr>
        <w:t>This can avoid publishing slice identities (S-NSSAI) in System Information (security concern and SI size concern).</w:t>
      </w:r>
    </w:p>
    <w:p w:rsidR="003C0334" w:rsidRDefault="003C0334" w:rsidP="00E365F6">
      <w:pPr>
        <w:rPr>
          <w:lang w:eastAsia="zh-CN"/>
        </w:rPr>
      </w:pPr>
      <w:r>
        <w:rPr>
          <w:rFonts w:hint="eastAsia"/>
          <w:lang w:eastAsia="zh-CN"/>
        </w:rPr>
        <w:t>On the other hand,</w:t>
      </w:r>
      <w:r w:rsidR="003653A7">
        <w:rPr>
          <w:rFonts w:hint="eastAsia"/>
          <w:lang w:eastAsia="zh-CN"/>
        </w:rPr>
        <w:t xml:space="preserve"> CT1 has started a </w:t>
      </w:r>
      <w:r w:rsidR="003653A7">
        <w:t xml:space="preserve">Rel-17 </w:t>
      </w:r>
      <w:r w:rsidR="003653A7">
        <w:rPr>
          <w:rFonts w:hint="eastAsia"/>
          <w:lang w:eastAsia="zh-CN"/>
        </w:rPr>
        <w:t>work</w:t>
      </w:r>
      <w:r w:rsidR="003653A7">
        <w:t xml:space="preserve"> item</w:t>
      </w:r>
      <w:r w:rsidR="003653A7" w:rsidRPr="003653A7">
        <w:rPr>
          <w:lang w:eastAsia="zh-CN"/>
        </w:rPr>
        <w:t xml:space="preserve"> </w:t>
      </w:r>
      <w:r w:rsidR="003653A7" w:rsidRPr="00BC4BAD">
        <w:t>"</w:t>
      </w:r>
      <w:r w:rsidR="003653A7" w:rsidRPr="003653A7">
        <w:rPr>
          <w:lang w:eastAsia="zh-CN"/>
        </w:rPr>
        <w:t>CT1 aspects of eNS_Ph2</w:t>
      </w:r>
      <w:r w:rsidR="003653A7" w:rsidRPr="00BC4BAD">
        <w:t>"</w:t>
      </w:r>
      <w:r w:rsidR="003653A7">
        <w:rPr>
          <w:rFonts w:hint="eastAsia"/>
          <w:lang w:eastAsia="zh-CN"/>
        </w:rPr>
        <w:t xml:space="preserve"> (</w:t>
      </w:r>
      <w:r w:rsidR="003653A7" w:rsidRPr="003653A7">
        <w:rPr>
          <w:lang w:eastAsia="zh-CN"/>
        </w:rPr>
        <w:t xml:space="preserve"> eNS_Ph2</w:t>
      </w:r>
      <w:r w:rsidR="003653A7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which focuses on the NSAC and NSSRG features belong to </w:t>
      </w:r>
      <w:r w:rsidR="00312C79" w:rsidRPr="00BC4BAD">
        <w:t>"</w:t>
      </w:r>
      <w:r w:rsidR="00312C79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nhancement </w:t>
      </w:r>
      <w:r w:rsidRPr="00CF1938">
        <w:t>of Network Slicing</w:t>
      </w:r>
      <w:r>
        <w:t xml:space="preserve"> Phase 2</w:t>
      </w:r>
      <w:r w:rsidR="00312C79" w:rsidRPr="00BC4BAD">
        <w:t>"</w:t>
      </w:r>
      <w:r>
        <w:rPr>
          <w:rFonts w:hint="eastAsia"/>
          <w:lang w:eastAsia="zh-CN"/>
        </w:rPr>
        <w:t xml:space="preserve"> from CN view according to the scope of the related SA2 </w:t>
      </w:r>
      <w:r w:rsidR="00312C79">
        <w:rPr>
          <w:rFonts w:hint="eastAsia"/>
          <w:lang w:eastAsia="zh-CN"/>
        </w:rPr>
        <w:t xml:space="preserve">Rel-17 </w:t>
      </w:r>
      <w:r>
        <w:rPr>
          <w:rFonts w:hint="eastAsia"/>
          <w:lang w:eastAsia="zh-CN"/>
        </w:rPr>
        <w:t>study item and work item.</w:t>
      </w:r>
      <w:r w:rsidR="00312C79">
        <w:rPr>
          <w:rFonts w:hint="eastAsia"/>
          <w:lang w:eastAsia="zh-CN"/>
        </w:rPr>
        <w:t xml:space="preserve"> </w:t>
      </w:r>
      <w:r w:rsidR="00C761FF">
        <w:rPr>
          <w:rFonts w:hint="eastAsia"/>
          <w:lang w:eastAsia="zh-CN"/>
        </w:rPr>
        <w:t xml:space="preserve">The current scope of </w:t>
      </w:r>
      <w:r w:rsidR="00C761FF" w:rsidRPr="003653A7">
        <w:rPr>
          <w:lang w:eastAsia="zh-CN"/>
        </w:rPr>
        <w:t>eNS_Ph2</w:t>
      </w:r>
      <w:r w:rsidR="00C761FF">
        <w:rPr>
          <w:rFonts w:hint="eastAsia"/>
          <w:lang w:eastAsia="zh-CN"/>
        </w:rPr>
        <w:t xml:space="preserve"> doesn</w:t>
      </w:r>
      <w:r w:rsidR="00C761FF">
        <w:rPr>
          <w:lang w:eastAsia="zh-CN"/>
        </w:rPr>
        <w:t>’</w:t>
      </w:r>
      <w:r w:rsidR="00C761FF">
        <w:rPr>
          <w:rFonts w:hint="eastAsia"/>
          <w:lang w:eastAsia="zh-CN"/>
        </w:rPr>
        <w:t xml:space="preserve">t cover the requirement </w:t>
      </w:r>
      <w:r w:rsidR="000E4BE1">
        <w:rPr>
          <w:rFonts w:hint="eastAsia"/>
          <w:lang w:eastAsia="zh-CN"/>
        </w:rPr>
        <w:t xml:space="preserve">of </w:t>
      </w:r>
      <w:r w:rsidR="00C761FF">
        <w:rPr>
          <w:rFonts w:hint="eastAsia"/>
          <w:lang w:eastAsia="zh-CN"/>
        </w:rPr>
        <w:t>RAN2</w:t>
      </w:r>
      <w:r w:rsidR="000E4BE1">
        <w:rPr>
          <w:rFonts w:hint="eastAsia"/>
          <w:lang w:eastAsia="zh-CN"/>
        </w:rPr>
        <w:t xml:space="preserve"> for </w:t>
      </w:r>
      <w:r w:rsidR="000E4BE1">
        <w:t>slice based</w:t>
      </w:r>
      <w:r w:rsidR="000E4BE1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C761FF">
        <w:rPr>
          <w:rFonts w:hint="eastAsia"/>
          <w:lang w:eastAsia="zh-CN"/>
        </w:rPr>
        <w:t xml:space="preserve">. 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proofErr w:type="spellStart"/>
      <w:r w:rsidR="003F711D" w:rsidRPr="007916E8">
        <w:t>NR_Slice</w:t>
      </w:r>
      <w:proofErr w:type="spellEnd"/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>support</w:t>
      </w:r>
      <w:r w:rsidR="000E4BE1">
        <w:rPr>
          <w:rFonts w:eastAsia="宋体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lastRenderedPageBreak/>
        <w:t xml:space="preserve"> </w:t>
      </w: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RDefault="00BA1DD0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:rsidR="00E4241C" w:rsidRPr="00100B49" w:rsidRDefault="003F3BC4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proofErr w:type="spellStart"/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  <w:proofErr w:type="spellEnd"/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</w:t>
      </w:r>
      <w:proofErr w:type="spellStart"/>
      <w:r w:rsidRPr="00AF68A6">
        <w:rPr>
          <w:rFonts w:hint="eastAsia"/>
          <w:lang w:eastAsia="zh-CN"/>
        </w:rPr>
        <w:t>Xu</w:t>
      </w:r>
      <w:proofErr w:type="spellEnd"/>
      <w:r w:rsidRPr="00AF68A6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="001C3F64">
        <w:rPr>
          <w:rFonts w:hint="eastAsia"/>
          <w:lang w:eastAsia="zh-CN"/>
        </w:rPr>
        <w:t xml:space="preserve">USIM </w:t>
      </w:r>
      <w:r w:rsidR="001C3F64" w:rsidRPr="00BC4BAD">
        <w:rPr>
          <w:lang w:eastAsia="zh-CN"/>
        </w:rPr>
        <w:t>configuration</w:t>
      </w:r>
      <w:r w:rsidR="001C3F64">
        <w:rPr>
          <w:rFonts w:hint="eastAsia"/>
          <w:lang w:eastAsia="zh-CN"/>
        </w:rPr>
        <w:t xml:space="preserve"> of slices information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proofErr w:type="spellStart"/>
            <w:r w:rsidRPr="00761364">
              <w:rPr>
                <w:lang w:eastAsia="zh-CN"/>
              </w:rPr>
              <w:t>Huawei</w:t>
            </w:r>
            <w:proofErr w:type="spellEnd"/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proofErr w:type="spellStart"/>
            <w:r w:rsidRPr="00761364">
              <w:rPr>
                <w:lang w:eastAsia="zh-CN"/>
              </w:rPr>
              <w:t>HiSilicon</w:t>
            </w:r>
            <w:proofErr w:type="spellEnd"/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F53838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E63" w:rsidRDefault="00A60E63">
      <w:r>
        <w:separator/>
      </w:r>
    </w:p>
  </w:endnote>
  <w:endnote w:type="continuationSeparator" w:id="0">
    <w:p w:rsidR="00A60E63" w:rsidRDefault="00A60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E63" w:rsidRDefault="00A60E63">
      <w:r>
        <w:separator/>
      </w:r>
    </w:p>
  </w:footnote>
  <w:footnote w:type="continuationSeparator" w:id="0">
    <w:p w:rsidR="00A60E63" w:rsidRDefault="00A60E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59DB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0111"/>
    <w:rsid w:val="00063F64"/>
    <w:rsid w:val="00064CB2"/>
    <w:rsid w:val="00066954"/>
    <w:rsid w:val="0006756C"/>
    <w:rsid w:val="00067741"/>
    <w:rsid w:val="000677E7"/>
    <w:rsid w:val="00072A56"/>
    <w:rsid w:val="000776AB"/>
    <w:rsid w:val="00082CCB"/>
    <w:rsid w:val="00083DD5"/>
    <w:rsid w:val="000845D5"/>
    <w:rsid w:val="000A3125"/>
    <w:rsid w:val="000B0519"/>
    <w:rsid w:val="000B1ABD"/>
    <w:rsid w:val="000B61FD"/>
    <w:rsid w:val="000C0BF7"/>
    <w:rsid w:val="000C15CD"/>
    <w:rsid w:val="000C5FE3"/>
    <w:rsid w:val="000D122A"/>
    <w:rsid w:val="000E4BE1"/>
    <w:rsid w:val="000E55AD"/>
    <w:rsid w:val="000E630D"/>
    <w:rsid w:val="000F128D"/>
    <w:rsid w:val="001001BD"/>
    <w:rsid w:val="00100B49"/>
    <w:rsid w:val="00102222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674"/>
    <w:rsid w:val="001A4108"/>
    <w:rsid w:val="001A4192"/>
    <w:rsid w:val="001C3F64"/>
    <w:rsid w:val="001C5C86"/>
    <w:rsid w:val="001C6820"/>
    <w:rsid w:val="001C718D"/>
    <w:rsid w:val="001E14C4"/>
    <w:rsid w:val="001F7EB4"/>
    <w:rsid w:val="002000C2"/>
    <w:rsid w:val="00205F25"/>
    <w:rsid w:val="00212080"/>
    <w:rsid w:val="00221914"/>
    <w:rsid w:val="00221B1E"/>
    <w:rsid w:val="00225C84"/>
    <w:rsid w:val="00236C8F"/>
    <w:rsid w:val="00236CFA"/>
    <w:rsid w:val="00237ED7"/>
    <w:rsid w:val="00240DCD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93F17"/>
    <w:rsid w:val="0029632E"/>
    <w:rsid w:val="002A6C75"/>
    <w:rsid w:val="002A7960"/>
    <w:rsid w:val="002B3F4A"/>
    <w:rsid w:val="002C1C50"/>
    <w:rsid w:val="002D3914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4158"/>
    <w:rsid w:val="00345036"/>
    <w:rsid w:val="00347B74"/>
    <w:rsid w:val="00355CB6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2003"/>
    <w:rsid w:val="004639AF"/>
    <w:rsid w:val="004777A2"/>
    <w:rsid w:val="0048267C"/>
    <w:rsid w:val="00485C8E"/>
    <w:rsid w:val="004876B9"/>
    <w:rsid w:val="00493A79"/>
    <w:rsid w:val="00494182"/>
    <w:rsid w:val="00495840"/>
    <w:rsid w:val="004A048B"/>
    <w:rsid w:val="004A40BE"/>
    <w:rsid w:val="004A6A60"/>
    <w:rsid w:val="004B4A37"/>
    <w:rsid w:val="004C5717"/>
    <w:rsid w:val="004C634D"/>
    <w:rsid w:val="004D24B9"/>
    <w:rsid w:val="004D46FC"/>
    <w:rsid w:val="004D50D9"/>
    <w:rsid w:val="004D566A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48FB"/>
    <w:rsid w:val="00531879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B34FE"/>
    <w:rsid w:val="005B3EF4"/>
    <w:rsid w:val="005C29F7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5E89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0455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C6B0A"/>
    <w:rsid w:val="006E0F19"/>
    <w:rsid w:val="006E1FDA"/>
    <w:rsid w:val="006E5E87"/>
    <w:rsid w:val="006F3564"/>
    <w:rsid w:val="00700DDC"/>
    <w:rsid w:val="00706A1A"/>
    <w:rsid w:val="00707673"/>
    <w:rsid w:val="007162BE"/>
    <w:rsid w:val="00722267"/>
    <w:rsid w:val="00746F46"/>
    <w:rsid w:val="0075252A"/>
    <w:rsid w:val="00754DCC"/>
    <w:rsid w:val="00761364"/>
    <w:rsid w:val="00764B84"/>
    <w:rsid w:val="00765028"/>
    <w:rsid w:val="00767FDE"/>
    <w:rsid w:val="007700BB"/>
    <w:rsid w:val="007756BB"/>
    <w:rsid w:val="00777E73"/>
    <w:rsid w:val="0078034D"/>
    <w:rsid w:val="00784A6E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901F6"/>
    <w:rsid w:val="008948CB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22FCB"/>
    <w:rsid w:val="009309B1"/>
    <w:rsid w:val="0093255E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1BDF"/>
    <w:rsid w:val="009C2977"/>
    <w:rsid w:val="009C2DCC"/>
    <w:rsid w:val="009C3093"/>
    <w:rsid w:val="009C7D27"/>
    <w:rsid w:val="009C7F34"/>
    <w:rsid w:val="009E5CB7"/>
    <w:rsid w:val="009E6C21"/>
    <w:rsid w:val="009E6E0A"/>
    <w:rsid w:val="009F7959"/>
    <w:rsid w:val="00A01CFF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0E63"/>
    <w:rsid w:val="00A656DE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A6A4F"/>
    <w:rsid w:val="00AB1884"/>
    <w:rsid w:val="00AB1FE5"/>
    <w:rsid w:val="00AB300A"/>
    <w:rsid w:val="00AB58BF"/>
    <w:rsid w:val="00AB641A"/>
    <w:rsid w:val="00AC0E01"/>
    <w:rsid w:val="00AC4ADD"/>
    <w:rsid w:val="00AD0751"/>
    <w:rsid w:val="00AD77C4"/>
    <w:rsid w:val="00AE25BF"/>
    <w:rsid w:val="00AF0C13"/>
    <w:rsid w:val="00AF2728"/>
    <w:rsid w:val="00AF6317"/>
    <w:rsid w:val="00AF68A6"/>
    <w:rsid w:val="00AF760B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F7C9D"/>
    <w:rsid w:val="00C01E8C"/>
    <w:rsid w:val="00C02DF6"/>
    <w:rsid w:val="00C03E01"/>
    <w:rsid w:val="00C12023"/>
    <w:rsid w:val="00C132B1"/>
    <w:rsid w:val="00C150BC"/>
    <w:rsid w:val="00C209ED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61FF"/>
    <w:rsid w:val="00C77CE9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7060F"/>
    <w:rsid w:val="00E84CD8"/>
    <w:rsid w:val="00E90B85"/>
    <w:rsid w:val="00E91679"/>
    <w:rsid w:val="00E92452"/>
    <w:rsid w:val="00E94CC1"/>
    <w:rsid w:val="00E96431"/>
    <w:rsid w:val="00E96ED7"/>
    <w:rsid w:val="00EA0C6B"/>
    <w:rsid w:val="00EA6629"/>
    <w:rsid w:val="00EA7D9C"/>
    <w:rsid w:val="00EB26D3"/>
    <w:rsid w:val="00EB6505"/>
    <w:rsid w:val="00EC1868"/>
    <w:rsid w:val="00EC3039"/>
    <w:rsid w:val="00EC30EE"/>
    <w:rsid w:val="00EC3AE8"/>
    <w:rsid w:val="00EC5235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921F1"/>
    <w:rsid w:val="00FA36C4"/>
    <w:rsid w:val="00FA6182"/>
    <w:rsid w:val="00FB127E"/>
    <w:rsid w:val="00FB7EE8"/>
    <w:rsid w:val="00FC0804"/>
    <w:rsid w:val="00FC3B6D"/>
    <w:rsid w:val="00FD1579"/>
    <w:rsid w:val="00FD195E"/>
    <w:rsid w:val="00FD3A4E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F0F27-60F2-4F6D-821B-F377B9B0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653</TotalTime>
  <Pages>4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</cp:lastModifiedBy>
  <cp:revision>183</cp:revision>
  <cp:lastPrinted>2000-02-29T10:31:00Z</cp:lastPrinted>
  <dcterms:created xsi:type="dcterms:W3CDTF">2019-09-24T15:18:00Z</dcterms:created>
  <dcterms:modified xsi:type="dcterms:W3CDTF">2021-11-09T10:44:00Z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